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4DCE0" w14:textId="07E4D2A7" w:rsidR="006B2F86" w:rsidRDefault="004F77AA" w:rsidP="00E71FC3">
      <w:pPr>
        <w:pStyle w:val="NoSpacing"/>
      </w:pPr>
      <w:r>
        <w:rPr>
          <w:u w:val="single"/>
        </w:rPr>
        <w:t>William CRATHORNE</w:t>
      </w:r>
      <w:r>
        <w:t xml:space="preserve"> </w:t>
      </w:r>
      <w:proofErr w:type="gramStart"/>
      <w:r>
        <w:t xml:space="preserve">   (</w:t>
      </w:r>
      <w:proofErr w:type="gramEnd"/>
      <w:r>
        <w:t>fl.1460)</w:t>
      </w:r>
    </w:p>
    <w:p w14:paraId="7072033E" w14:textId="0DEACA50" w:rsidR="004F77AA" w:rsidRDefault="004F77AA" w:rsidP="00E71FC3">
      <w:pPr>
        <w:pStyle w:val="NoSpacing"/>
      </w:pPr>
      <w:r>
        <w:t>of York. Merchant.</w:t>
      </w:r>
    </w:p>
    <w:p w14:paraId="0360220D" w14:textId="1A070F09" w:rsidR="004F77AA" w:rsidRDefault="004F77AA" w:rsidP="00E71FC3">
      <w:pPr>
        <w:pStyle w:val="NoSpacing"/>
      </w:pPr>
    </w:p>
    <w:p w14:paraId="1BD89C98" w14:textId="5FFC4244" w:rsidR="004F77AA" w:rsidRDefault="004F77AA" w:rsidP="00E71FC3">
      <w:pPr>
        <w:pStyle w:val="NoSpacing"/>
      </w:pPr>
    </w:p>
    <w:p w14:paraId="6B871CBE" w14:textId="5EC12F9C" w:rsidR="004F77AA" w:rsidRDefault="004F77AA" w:rsidP="00E71FC3">
      <w:pPr>
        <w:pStyle w:val="NoSpacing"/>
      </w:pPr>
      <w:r>
        <w:t>Son:   William, also a merchant(q.v.).   (R.F.Y. p211)</w:t>
      </w:r>
    </w:p>
    <w:p w14:paraId="344C6A0F" w14:textId="728D9AFC" w:rsidR="004F77AA" w:rsidRDefault="004F77AA" w:rsidP="00E71FC3">
      <w:pPr>
        <w:pStyle w:val="NoSpacing"/>
      </w:pPr>
    </w:p>
    <w:p w14:paraId="3D7FB813" w14:textId="67C5748F" w:rsidR="004F77AA" w:rsidRDefault="004F77AA" w:rsidP="00E71FC3">
      <w:pPr>
        <w:pStyle w:val="NoSpacing"/>
      </w:pPr>
    </w:p>
    <w:p w14:paraId="1D1592FA" w14:textId="6A5E70D7" w:rsidR="004F77AA" w:rsidRDefault="004F77AA" w:rsidP="00E71FC3">
      <w:pPr>
        <w:pStyle w:val="NoSpacing"/>
      </w:pPr>
      <w:r>
        <w:tab/>
        <w:t>1485</w:t>
      </w:r>
      <w:r>
        <w:tab/>
        <w:t>William, junior, became a Freeman by patrimony.   (ibid.)</w:t>
      </w:r>
    </w:p>
    <w:p w14:paraId="441BCAB6" w14:textId="793C8374" w:rsidR="004F77AA" w:rsidRDefault="004F77AA" w:rsidP="00E71FC3">
      <w:pPr>
        <w:pStyle w:val="NoSpacing"/>
      </w:pPr>
    </w:p>
    <w:p w14:paraId="218BE317" w14:textId="0E93BD34" w:rsidR="004F77AA" w:rsidRDefault="004F77AA" w:rsidP="00E71FC3">
      <w:pPr>
        <w:pStyle w:val="NoSpacing"/>
      </w:pPr>
    </w:p>
    <w:p w14:paraId="54CE312E" w14:textId="568BCE59" w:rsidR="004F77AA" w:rsidRPr="004F77AA" w:rsidRDefault="004F77AA" w:rsidP="00E71FC3">
      <w:pPr>
        <w:pStyle w:val="NoSpacing"/>
      </w:pPr>
      <w:r>
        <w:t>4 October 2018</w:t>
      </w:r>
      <w:bookmarkStart w:id="0" w:name="_GoBack"/>
      <w:bookmarkEnd w:id="0"/>
    </w:p>
    <w:sectPr w:rsidR="004F77AA" w:rsidRPr="004F77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6BDDC" w14:textId="77777777" w:rsidR="004F77AA" w:rsidRDefault="004F77AA" w:rsidP="00E71FC3">
      <w:pPr>
        <w:spacing w:after="0" w:line="240" w:lineRule="auto"/>
      </w:pPr>
      <w:r>
        <w:separator/>
      </w:r>
    </w:p>
  </w:endnote>
  <w:endnote w:type="continuationSeparator" w:id="0">
    <w:p w14:paraId="0898A13B" w14:textId="77777777" w:rsidR="004F77AA" w:rsidRDefault="004F77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54C8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8165C" w14:textId="77777777" w:rsidR="004F77AA" w:rsidRDefault="004F77AA" w:rsidP="00E71FC3">
      <w:pPr>
        <w:spacing w:after="0" w:line="240" w:lineRule="auto"/>
      </w:pPr>
      <w:r>
        <w:separator/>
      </w:r>
    </w:p>
  </w:footnote>
  <w:footnote w:type="continuationSeparator" w:id="0">
    <w:p w14:paraId="3AAFCB3C" w14:textId="77777777" w:rsidR="004F77AA" w:rsidRDefault="004F77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7AA"/>
    <w:rsid w:val="001A7C09"/>
    <w:rsid w:val="004F77A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95D37"/>
  <w15:chartTrackingRefBased/>
  <w15:docId w15:val="{ACFBD82E-4DC7-406D-8E8A-17C3A95E5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2018-10-04T19:05:00Z</dcterms:created>
  <dcterms:modified xsi:type="dcterms:W3CDTF">2018-10-04T19:07:00Z</dcterms:modified>
</cp:coreProperties>
</file>